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78F" w:rsidRPr="006156B4" w:rsidRDefault="007B578F" w:rsidP="007B578F">
      <w:pPr>
        <w:bidi/>
        <w:jc w:val="center"/>
        <w:rPr>
          <w:rFonts w:cs="B Titr"/>
          <w:szCs w:val="24"/>
          <w:rtl/>
        </w:rPr>
      </w:pPr>
      <w:r w:rsidRPr="006156B4">
        <w:rPr>
          <w:rFonts w:cs="B Titr" w:hint="cs"/>
          <w:szCs w:val="24"/>
          <w:rtl/>
        </w:rPr>
        <w:t>برگ شرايط اختصاصي انجام امورسرويس هاي آمد و رفت كاركنان</w:t>
      </w:r>
    </w:p>
    <w:p w:rsidR="007B578F" w:rsidRPr="00AA12F9" w:rsidRDefault="007B578F" w:rsidP="00A137D1">
      <w:pPr>
        <w:bidi/>
        <w:jc w:val="center"/>
        <w:rPr>
          <w:rFonts w:cs="B Titr"/>
          <w:szCs w:val="24"/>
        </w:rPr>
      </w:pPr>
      <w:r w:rsidRPr="00AA12F9">
        <w:rPr>
          <w:rFonts w:cs="B Titr" w:hint="cs"/>
          <w:szCs w:val="24"/>
          <w:rtl/>
        </w:rPr>
        <w:t xml:space="preserve">شبکه بهداشت و درمان رباط کریم« سال </w:t>
      </w:r>
      <w:r w:rsidR="00FD09A0">
        <w:rPr>
          <w:rFonts w:cs="B Titr" w:hint="cs"/>
          <w:szCs w:val="24"/>
          <w:rtl/>
        </w:rPr>
        <w:t>140</w:t>
      </w:r>
      <w:r w:rsidR="00A137D1">
        <w:rPr>
          <w:rFonts w:cs="B Titr" w:hint="cs"/>
          <w:szCs w:val="24"/>
          <w:rtl/>
        </w:rPr>
        <w:t>2</w:t>
      </w:r>
      <w:r w:rsidRPr="00AA12F9">
        <w:rPr>
          <w:rFonts w:cs="Times New Roman" w:hint="cs"/>
          <w:szCs w:val="24"/>
          <w:rtl/>
        </w:rPr>
        <w:t>–</w:t>
      </w:r>
      <w:r w:rsidRPr="00AA12F9">
        <w:rPr>
          <w:rFonts w:cs="B Titr" w:hint="cs"/>
          <w:szCs w:val="24"/>
          <w:rtl/>
        </w:rPr>
        <w:t xml:space="preserve"> </w:t>
      </w:r>
      <w:r w:rsidR="00FD09A0">
        <w:rPr>
          <w:rFonts w:cs="B Titr" w:hint="cs"/>
          <w:szCs w:val="24"/>
          <w:rtl/>
        </w:rPr>
        <w:t>140</w:t>
      </w:r>
      <w:r w:rsidR="00A137D1">
        <w:rPr>
          <w:rFonts w:cs="B Titr" w:hint="cs"/>
          <w:szCs w:val="24"/>
          <w:rtl/>
        </w:rPr>
        <w:t>1</w:t>
      </w:r>
      <w:r w:rsidRPr="00AA12F9">
        <w:rPr>
          <w:rFonts w:cs="B Titr" w:hint="cs"/>
          <w:szCs w:val="24"/>
          <w:rtl/>
        </w:rPr>
        <w:t xml:space="preserve"> »</w:t>
      </w:r>
    </w:p>
    <w:p w:rsidR="007B578F" w:rsidRPr="00414CB5" w:rsidRDefault="007B578F" w:rsidP="007B578F">
      <w:pPr>
        <w:pStyle w:val="Title"/>
        <w:jc w:val="left"/>
        <w:rPr>
          <w:rFonts w:cs="B Nazanin"/>
          <w:i w:val="0"/>
          <w:iCs w:val="0"/>
          <w:sz w:val="22"/>
          <w:szCs w:val="22"/>
          <w:u w:val="none"/>
          <w:rtl/>
        </w:rPr>
      </w:pPr>
    </w:p>
    <w:p w:rsidR="007B578F" w:rsidRPr="00E868AF" w:rsidRDefault="007B578F" w:rsidP="007B578F">
      <w:pPr>
        <w:pStyle w:val="Title"/>
        <w:jc w:val="mediumKashida"/>
        <w:rPr>
          <w:rFonts w:cs="B Nazanin"/>
          <w:b/>
          <w:bCs/>
          <w:i w:val="0"/>
          <w:iCs w:val="0"/>
          <w:spacing w:val="-8"/>
          <w:sz w:val="24"/>
          <w:szCs w:val="24"/>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کارکنان حداکثر تا ساعت </w:t>
      </w:r>
      <w:r w:rsidRPr="0069418B">
        <w:rPr>
          <w:rFonts w:cs="B Nazanin" w:hint="cs"/>
          <w:b/>
          <w:bCs/>
          <w:i w:val="0"/>
          <w:iCs w:val="0"/>
          <w:color w:val="000000" w:themeColor="text1"/>
          <w:spacing w:val="-8"/>
          <w:sz w:val="24"/>
          <w:szCs w:val="24"/>
          <w:rtl/>
        </w:rPr>
        <w:t>7:</w:t>
      </w:r>
      <w:r>
        <w:rPr>
          <w:rFonts w:cs="B Nazanin" w:hint="cs"/>
          <w:b/>
          <w:bCs/>
          <w:i w:val="0"/>
          <w:iCs w:val="0"/>
          <w:color w:val="000000" w:themeColor="text1"/>
          <w:spacing w:val="-8"/>
          <w:sz w:val="24"/>
          <w:szCs w:val="24"/>
          <w:rtl/>
        </w:rPr>
        <w:t>4</w:t>
      </w:r>
      <w:r w:rsidRPr="0069418B">
        <w:rPr>
          <w:rFonts w:cs="B Nazanin" w:hint="cs"/>
          <w:b/>
          <w:bCs/>
          <w:i w:val="0"/>
          <w:iCs w:val="0"/>
          <w:color w:val="000000" w:themeColor="text1"/>
          <w:spacing w:val="-8"/>
          <w:sz w:val="24"/>
          <w:szCs w:val="24"/>
          <w:rtl/>
        </w:rPr>
        <w:t>5</w:t>
      </w:r>
      <w:r w:rsidRPr="00DD51EB">
        <w:rPr>
          <w:rFonts w:cs="B Nazanin" w:hint="cs"/>
          <w:b/>
          <w:bCs/>
          <w:i w:val="0"/>
          <w:iCs w:val="0"/>
          <w:color w:val="000000" w:themeColor="text1"/>
          <w:spacing w:val="-8"/>
          <w:sz w:val="24"/>
          <w:szCs w:val="24"/>
          <w:u w:val="none"/>
          <w:rtl/>
        </w:rPr>
        <w:t xml:space="preserve">  صبح در محل كار حضور داشته باشند . </w:t>
      </w:r>
      <w:r w:rsidRPr="00414CB5">
        <w:rPr>
          <w:rFonts w:cs="B Nazanin" w:hint="cs"/>
          <w:b/>
          <w:bCs/>
          <w:i w:val="0"/>
          <w:iCs w:val="0"/>
          <w:spacing w:val="-8"/>
          <w:sz w:val="24"/>
          <w:szCs w:val="24"/>
          <w:u w:val="none"/>
          <w:rtl/>
        </w:rPr>
        <w:t>ضمناً ساعت</w:t>
      </w:r>
      <w:r>
        <w:rPr>
          <w:rFonts w:cs="B Nazanin" w:hint="cs"/>
          <w:b/>
          <w:bCs/>
          <w:i w:val="0"/>
          <w:iCs w:val="0"/>
          <w:spacing w:val="-8"/>
          <w:sz w:val="24"/>
          <w:szCs w:val="24"/>
          <w:u w:val="none"/>
          <w:rtl/>
        </w:rPr>
        <w:t xml:space="preserve"> بازگشت سرویس ها از بیمارستان ساعت </w:t>
      </w:r>
      <w:r>
        <w:rPr>
          <w:rFonts w:cs="B Nazanin" w:hint="cs"/>
          <w:b/>
          <w:bCs/>
          <w:i w:val="0"/>
          <w:iCs w:val="0"/>
          <w:spacing w:val="-8"/>
          <w:sz w:val="24"/>
          <w:szCs w:val="24"/>
          <w:rtl/>
        </w:rPr>
        <w:t>14:40</w:t>
      </w:r>
      <w:r w:rsidRPr="00414CB5">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rsidR="007B578F" w:rsidRPr="00DD51EB" w:rsidRDefault="007B578F" w:rsidP="007B578F">
      <w:pPr>
        <w:pStyle w:val="Title"/>
        <w:tabs>
          <w:tab w:val="left" w:pos="0"/>
          <w:tab w:val="left" w:pos="142"/>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کارکنان </w:t>
      </w:r>
      <w:r w:rsidRPr="002C349D">
        <w:rPr>
          <w:rFonts w:cs="B Nazanin" w:hint="cs"/>
          <w:b/>
          <w:bCs/>
          <w:i w:val="0"/>
          <w:iCs w:val="0"/>
          <w:color w:val="000000" w:themeColor="text1"/>
          <w:spacing w:val="-8"/>
          <w:sz w:val="24"/>
          <w:szCs w:val="24"/>
          <w:rtl/>
        </w:rPr>
        <w:t>شبکه بهداشت و درمان</w:t>
      </w:r>
      <w:r>
        <w:rPr>
          <w:rFonts w:cs="B Nazanin" w:hint="cs"/>
          <w:spacing w:val="-8"/>
          <w:sz w:val="24"/>
          <w:szCs w:val="24"/>
          <w:rtl/>
        </w:rPr>
        <w:t xml:space="preserve"> </w:t>
      </w:r>
      <w:r w:rsidRPr="00DD51EB">
        <w:rPr>
          <w:rFonts w:cs="B Nazanin" w:hint="cs"/>
          <w:b/>
          <w:bCs/>
          <w:i w:val="0"/>
          <w:iCs w:val="0"/>
          <w:color w:val="000000" w:themeColor="text1"/>
          <w:spacing w:val="-8"/>
          <w:sz w:val="24"/>
          <w:szCs w:val="24"/>
          <w:u w:val="none"/>
          <w:rtl/>
        </w:rPr>
        <w:t>خودداري نمايند. ضمناً نصب تابلوهاي تعيين مسير سرويس‌ها در جلو شيشه خودروها الزامي است .</w:t>
      </w:r>
    </w:p>
    <w:p w:rsidR="007B578F" w:rsidRDefault="007B578F" w:rsidP="007B578F">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b/>
          <w:bCs/>
          <w:i w:val="0"/>
          <w:iCs w:val="0"/>
          <w:color w:val="000000" w:themeColor="text1"/>
          <w:spacing w:val="-4"/>
          <w:sz w:val="24"/>
          <w:szCs w:val="24"/>
          <w:u w:val="none"/>
        </w:rPr>
        <w:sym w:font="Wingdings 2" w:char="00F3"/>
      </w:r>
      <w:r w:rsidRPr="002C349D">
        <w:rPr>
          <w:rFonts w:cs="B Nazanin" w:hint="cs"/>
          <w:b/>
          <w:bCs/>
          <w:i w:val="0"/>
          <w:iCs w:val="0"/>
          <w:color w:val="000000" w:themeColor="text1"/>
          <w:sz w:val="24"/>
          <w:szCs w:val="24"/>
          <w:u w:val="none"/>
          <w:shd w:val="clear" w:color="auto" w:fill="FFFFFF" w:themeFill="background1"/>
          <w:rtl/>
        </w:rPr>
        <w:t xml:space="preserve">تبصره </w:t>
      </w:r>
      <w:r w:rsidRPr="002C349D">
        <w:rPr>
          <w:rFonts w:cs="B Nazanin" w:hint="cs"/>
          <w:b/>
          <w:bCs/>
          <w:i w:val="0"/>
          <w:iCs w:val="0"/>
          <w:color w:val="000000" w:themeColor="text1"/>
          <w:sz w:val="24"/>
          <w:szCs w:val="24"/>
          <w:shd w:val="clear" w:color="auto" w:fill="FFFFFF" w:themeFill="background1"/>
          <w:rtl/>
        </w:rPr>
        <w:t>1</w:t>
      </w:r>
      <w:r w:rsidRPr="002C349D">
        <w:rPr>
          <w:rFonts w:cs="B Nazanin" w:hint="cs"/>
          <w:b/>
          <w:bCs/>
          <w:i w:val="0"/>
          <w:iCs w:val="0"/>
          <w:color w:val="000000" w:themeColor="text1"/>
          <w:sz w:val="24"/>
          <w:szCs w:val="24"/>
          <w:u w:val="none"/>
          <w:shd w:val="clear" w:color="auto" w:fill="FFFFFF" w:themeFill="background1"/>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7B578F" w:rsidRPr="004D5A50" w:rsidRDefault="007B578F" w:rsidP="007B578F">
      <w:pPr>
        <w:bidi/>
        <w:jc w:val="both"/>
        <w:rPr>
          <w:rFonts w:cs="B Nazanin"/>
          <w:b/>
          <w:color w:val="000000" w:themeColor="text1"/>
          <w:spacing w:val="-8"/>
          <w:szCs w:val="24"/>
          <w:lang w:bidi="ar-SA"/>
        </w:rPr>
      </w:pPr>
      <w:r w:rsidRPr="004D5A50">
        <w:rPr>
          <w:rFonts w:cs="B Nazanin" w:hint="cs"/>
          <w:b/>
          <w:color w:val="000000" w:themeColor="text1"/>
          <w:spacing w:val="-8"/>
          <w:szCs w:val="24"/>
          <w:rtl/>
          <w:lang w:bidi="ar-SA"/>
        </w:rPr>
        <w:t>عواقب عدم</w:t>
      </w:r>
      <w:r w:rsidRPr="004D5A50">
        <w:rPr>
          <w:rFonts w:cs="B Nazanin"/>
          <w:b/>
          <w:color w:val="000000" w:themeColor="text1"/>
          <w:spacing w:val="-8"/>
          <w:szCs w:val="24"/>
          <w:rtl/>
          <w:lang w:bidi="ar-SA"/>
        </w:rPr>
        <w:t xml:space="preserve"> رعایت قوانین </w:t>
      </w:r>
      <w:r w:rsidRPr="004D5A50">
        <w:rPr>
          <w:rFonts w:cs="B Nazanin" w:hint="cs"/>
          <w:b/>
          <w:color w:val="000000" w:themeColor="text1"/>
          <w:spacing w:val="-8"/>
          <w:szCs w:val="24"/>
          <w:rtl/>
          <w:lang w:bidi="ar-SA"/>
        </w:rPr>
        <w:t xml:space="preserve">و </w:t>
      </w:r>
      <w:r w:rsidRPr="004D5A50">
        <w:rPr>
          <w:rFonts w:cs="B Nazanin"/>
          <w:b/>
          <w:color w:val="000000" w:themeColor="text1"/>
          <w:spacing w:val="-8"/>
          <w:szCs w:val="24"/>
          <w:rtl/>
          <w:lang w:bidi="ar-SA"/>
        </w:rPr>
        <w:t xml:space="preserve">مقررات </w:t>
      </w:r>
      <w:r w:rsidRPr="004D5A50">
        <w:rPr>
          <w:rFonts w:cs="B Nazanin" w:hint="cs"/>
          <w:b/>
          <w:color w:val="000000" w:themeColor="text1"/>
          <w:spacing w:val="-8"/>
          <w:szCs w:val="24"/>
          <w:rtl/>
          <w:lang w:bidi="ar-SA"/>
        </w:rPr>
        <w:t>ذیل به عهده بالاترین مقام آن واحد می باشد:</w:t>
      </w:r>
    </w:p>
    <w:p w:rsidR="007B578F" w:rsidRDefault="007B578F" w:rsidP="007B578F">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2-همه خودروها مي‌بايست در هر زمان داراي شرایط زير باشند :</w:t>
      </w:r>
    </w:p>
    <w:p w:rsidR="007B578F" w:rsidRDefault="007B578F" w:rsidP="007B578F">
      <w:pPr>
        <w:pStyle w:val="Title"/>
        <w:tabs>
          <w:tab w:val="left" w:pos="0"/>
          <w:tab w:val="left" w:pos="142"/>
          <w:tab w:val="num" w:pos="595"/>
        </w:tabs>
        <w:ind w:left="109" w:hanging="14"/>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7B578F" w:rsidRDefault="007B578F" w:rsidP="005B572A">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ب</w:t>
      </w:r>
      <w:r w:rsidRPr="007D7642">
        <w:rPr>
          <w:rFonts w:cs="B Nazanin" w:hint="cs"/>
          <w:b/>
          <w:bCs/>
          <w:i w:val="0"/>
          <w:iCs w:val="0"/>
          <w:color w:val="000000" w:themeColor="text1"/>
          <w:sz w:val="24"/>
          <w:szCs w:val="24"/>
          <w:u w:val="none"/>
          <w:rtl/>
        </w:rPr>
        <w:t xml:space="preserve">: </w:t>
      </w:r>
      <w:r w:rsidRPr="007D7642">
        <w:rPr>
          <w:rFonts w:cs="B Nazanin" w:hint="cs"/>
          <w:b/>
          <w:bCs/>
          <w:i w:val="0"/>
          <w:iCs w:val="0"/>
          <w:color w:val="000000" w:themeColor="text1"/>
          <w:spacing w:val="-8"/>
          <w:sz w:val="24"/>
          <w:szCs w:val="24"/>
          <w:u w:val="none"/>
          <w:rtl/>
        </w:rPr>
        <w:t>مدل</w:t>
      </w:r>
      <w:r>
        <w:rPr>
          <w:rFonts w:cs="B Nazanin" w:hint="cs"/>
          <w:color w:val="000000" w:themeColor="text1"/>
          <w:spacing w:val="-8"/>
          <w:sz w:val="24"/>
          <w:szCs w:val="24"/>
          <w:rtl/>
        </w:rPr>
        <w:t xml:space="preserve"> </w:t>
      </w:r>
      <w:r w:rsidRPr="007D7642">
        <w:rPr>
          <w:rFonts w:cs="B Nazanin" w:hint="cs"/>
          <w:b/>
          <w:bCs/>
          <w:i w:val="0"/>
          <w:iCs w:val="0"/>
          <w:color w:val="000000" w:themeColor="text1"/>
          <w:spacing w:val="-8"/>
          <w:sz w:val="24"/>
          <w:szCs w:val="24"/>
          <w:u w:val="none"/>
          <w:rtl/>
        </w:rPr>
        <w:t>مینی بوس ها</w:t>
      </w:r>
      <w:r w:rsidR="005B572A" w:rsidRPr="00014C97">
        <w:rPr>
          <w:rFonts w:cs="B Nazanin" w:hint="cs"/>
          <w:b/>
          <w:bCs/>
          <w:i w:val="0"/>
          <w:iCs w:val="0"/>
          <w:color w:val="000000" w:themeColor="text1"/>
          <w:spacing w:val="-8"/>
          <w:sz w:val="24"/>
          <w:szCs w:val="24"/>
          <w:u w:val="none"/>
          <w:rtl/>
        </w:rPr>
        <w:t xml:space="preserve"> بنز وا</w:t>
      </w:r>
      <w:r w:rsidR="00014C97">
        <w:rPr>
          <w:rFonts w:cs="B Nazanin" w:hint="cs"/>
          <w:b/>
          <w:bCs/>
          <w:i w:val="0"/>
          <w:iCs w:val="0"/>
          <w:color w:val="000000" w:themeColor="text1"/>
          <w:spacing w:val="-8"/>
          <w:sz w:val="24"/>
          <w:szCs w:val="24"/>
          <w:u w:val="none"/>
          <w:rtl/>
        </w:rPr>
        <w:t>ی</w:t>
      </w:r>
      <w:r w:rsidR="005B572A" w:rsidRPr="00014C97">
        <w:rPr>
          <w:rFonts w:cs="B Nazanin" w:hint="cs"/>
          <w:b/>
          <w:bCs/>
          <w:i w:val="0"/>
          <w:iCs w:val="0"/>
          <w:color w:val="000000" w:themeColor="text1"/>
          <w:spacing w:val="-8"/>
          <w:sz w:val="24"/>
          <w:szCs w:val="24"/>
          <w:u w:val="none"/>
          <w:rtl/>
        </w:rPr>
        <w:t>ویکو مدل 75 به بالا</w:t>
      </w:r>
      <w:r w:rsidR="00D76AC0" w:rsidRPr="00014C97">
        <w:rPr>
          <w:rFonts w:cs="B Nazanin" w:hint="cs"/>
          <w:b/>
          <w:bCs/>
          <w:i w:val="0"/>
          <w:iCs w:val="0"/>
          <w:color w:val="000000" w:themeColor="text1"/>
          <w:spacing w:val="-8"/>
          <w:sz w:val="24"/>
          <w:szCs w:val="24"/>
          <w:u w:val="none"/>
          <w:rtl/>
        </w:rPr>
        <w:t>و ون دلیکا مدل 85 به بالا</w:t>
      </w:r>
      <w:r w:rsidR="005B572A" w:rsidRPr="00014C97">
        <w:rPr>
          <w:rFonts w:cs="B Nazanin" w:hint="cs"/>
          <w:b/>
          <w:bCs/>
          <w:i w:val="0"/>
          <w:iCs w:val="0"/>
          <w:color w:val="000000" w:themeColor="text1"/>
          <w:spacing w:val="-8"/>
          <w:sz w:val="24"/>
          <w:szCs w:val="24"/>
          <w:u w:val="none"/>
          <w:rtl/>
        </w:rPr>
        <w:t xml:space="preserve"> </w:t>
      </w:r>
      <w:r w:rsidRPr="007D7642">
        <w:rPr>
          <w:rFonts w:cs="B Nazanin" w:hint="cs"/>
          <w:b/>
          <w:bCs/>
          <w:i w:val="0"/>
          <w:iCs w:val="0"/>
          <w:color w:val="000000" w:themeColor="text1"/>
          <w:spacing w:val="-8"/>
          <w:sz w:val="24"/>
          <w:szCs w:val="24"/>
          <w:u w:val="none"/>
          <w:rtl/>
        </w:rPr>
        <w:t>،</w:t>
      </w:r>
      <w:r>
        <w:rPr>
          <w:rFonts w:cs="B Nazanin" w:hint="cs"/>
          <w:b/>
          <w:bCs/>
          <w:i w:val="0"/>
          <w:iCs w:val="0"/>
          <w:color w:val="000000" w:themeColor="text1"/>
          <w:spacing w:val="-8"/>
          <w:sz w:val="24"/>
          <w:szCs w:val="24"/>
          <w:u w:val="none"/>
          <w:rtl/>
        </w:rPr>
        <w:t>مناسب و مجهز به سیستم</w:t>
      </w:r>
      <w:r>
        <w:rPr>
          <w:rFonts w:cs="B Nazanin" w:hint="cs"/>
          <w:color w:val="000000" w:themeColor="text1"/>
          <w:spacing w:val="-8"/>
          <w:sz w:val="24"/>
          <w:szCs w:val="24"/>
          <w:rtl/>
        </w:rPr>
        <w:t xml:space="preserve"> </w:t>
      </w:r>
      <w:r>
        <w:rPr>
          <w:rFonts w:cs="B Nazanin" w:hint="cs"/>
          <w:b/>
          <w:bCs/>
          <w:i w:val="0"/>
          <w:iCs w:val="0"/>
          <w:spacing w:val="-8"/>
          <w:sz w:val="24"/>
          <w:szCs w:val="24"/>
          <w:u w:val="none"/>
          <w:rtl/>
        </w:rPr>
        <w:t>گرمايش زمستاني</w:t>
      </w:r>
      <w:r>
        <w:rPr>
          <w:rFonts w:cs="B Nazanin" w:hint="cs"/>
          <w:color w:val="000000" w:themeColor="text1"/>
          <w:spacing w:val="-8"/>
          <w:sz w:val="24"/>
          <w:szCs w:val="24"/>
          <w:rtl/>
        </w:rPr>
        <w:t xml:space="preserve"> </w:t>
      </w:r>
      <w:r>
        <w:rPr>
          <w:rFonts w:cs="B Nazanin" w:hint="cs"/>
          <w:b/>
          <w:bCs/>
          <w:i w:val="0"/>
          <w:iCs w:val="0"/>
          <w:color w:val="000000" w:themeColor="text1"/>
          <w:spacing w:val="-8"/>
          <w:sz w:val="24"/>
          <w:szCs w:val="24"/>
          <w:u w:val="none"/>
          <w:rtl/>
        </w:rPr>
        <w:t xml:space="preserve">باشد. </w:t>
      </w:r>
      <w:r>
        <w:rPr>
          <w:rFonts w:cs="B Nazanin" w:hint="cs"/>
          <w:b/>
          <w:bCs/>
          <w:i w:val="0"/>
          <w:iCs w:val="0"/>
          <w:spacing w:val="-8"/>
          <w:sz w:val="24"/>
          <w:szCs w:val="24"/>
          <w:u w:val="none"/>
          <w:rtl/>
        </w:rPr>
        <w:t>تشخيص مناسب بودن خودروها به عهده نماينده كارفرما مي‌باشد و در صورت</w:t>
      </w:r>
      <w:bookmarkStart w:id="0" w:name="_GoBack"/>
      <w:bookmarkEnd w:id="0"/>
      <w:r>
        <w:rPr>
          <w:rFonts w:cs="B Nazanin" w:hint="cs"/>
          <w:b/>
          <w:bCs/>
          <w:i w:val="0"/>
          <w:iCs w:val="0"/>
          <w:spacing w:val="-8"/>
          <w:sz w:val="24"/>
          <w:szCs w:val="24"/>
          <w:u w:val="none"/>
          <w:rtl/>
        </w:rPr>
        <w:t xml:space="preserve"> رد و عدم تأييد هر يك از خودروها پيمانكاربلافاصله موظف به تعویض آن خودرو </w:t>
      </w:r>
      <w:r w:rsidR="005B572A">
        <w:rPr>
          <w:rFonts w:cs="B Nazanin" w:hint="cs"/>
          <w:b/>
          <w:bCs/>
          <w:i w:val="0"/>
          <w:iCs w:val="0"/>
          <w:spacing w:val="-8"/>
          <w:sz w:val="24"/>
          <w:szCs w:val="24"/>
          <w:u w:val="none"/>
          <w:rtl/>
        </w:rPr>
        <w:t xml:space="preserve">بوده وحق </w:t>
      </w:r>
      <w:r>
        <w:rPr>
          <w:rFonts w:cs="B Nazanin" w:hint="cs"/>
          <w:b/>
          <w:bCs/>
          <w:i w:val="0"/>
          <w:iCs w:val="0"/>
          <w:spacing w:val="-8"/>
          <w:sz w:val="24"/>
          <w:szCs w:val="24"/>
          <w:u w:val="none"/>
          <w:rtl/>
        </w:rPr>
        <w:t>هيچگونه اعتراضي ندارد و در صورت عدم تهیه خودروی مناسب ، در ازای انجام کار هیچ مبلغی پرداخت نمی گردد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به صورت تصادفي، بتونه شده و غيرمعمولي نباشد.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بطور مرتب نظافت شود .</w:t>
      </w:r>
    </w:p>
    <w:p w:rsidR="007B578F" w:rsidRDefault="007B578F" w:rsidP="007B578F">
      <w:pPr>
        <w:pStyle w:val="Title"/>
        <w:tabs>
          <w:tab w:val="left" w:pos="0"/>
          <w:tab w:val="left" w:pos="142"/>
        </w:tabs>
        <w:ind w:left="109" w:hanging="14"/>
        <w:jc w:val="both"/>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 كردن داخل آنها از وسایل گرمایی موقت « از قبيل كپسـول گازپيك نيكي و غيره » استفاده نشود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ح: همه خودروها مي‌بايست داراي كارت بيمه شخص ثالث و ديه و سرنشين </w:t>
      </w:r>
      <w:r w:rsidRPr="003E5AFD">
        <w:rPr>
          <w:rFonts w:cs="B Nazanin" w:hint="cs"/>
          <w:b/>
          <w:bCs/>
          <w:i w:val="0"/>
          <w:iCs w:val="0"/>
          <w:spacing w:val="-8"/>
          <w:sz w:val="24"/>
          <w:szCs w:val="24"/>
          <w:u w:val="none"/>
          <w:rtl/>
        </w:rPr>
        <w:t xml:space="preserve">با حداکثر تعهدات مالی </w:t>
      </w:r>
      <w:r>
        <w:rPr>
          <w:rFonts w:cs="B Nazanin" w:hint="cs"/>
          <w:b/>
          <w:bCs/>
          <w:i w:val="0"/>
          <w:iCs w:val="0"/>
          <w:spacing w:val="-8"/>
          <w:sz w:val="24"/>
          <w:szCs w:val="24"/>
          <w:u w:val="none"/>
          <w:rtl/>
        </w:rPr>
        <w:t>باشند.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z w:val="24"/>
          <w:szCs w:val="24"/>
          <w:u w:val="none"/>
          <w:rtl/>
        </w:rPr>
        <w:t>ط:</w:t>
      </w:r>
      <w:r w:rsidRPr="00A74E78">
        <w:rPr>
          <w:rFonts w:cs="B Nazanin" w:hint="cs"/>
          <w:b/>
          <w:bCs/>
          <w:i w:val="0"/>
          <w:iCs w:val="0"/>
          <w:sz w:val="24"/>
          <w:szCs w:val="24"/>
          <w:u w:val="none"/>
          <w:rtl/>
        </w:rPr>
        <w:t>کلیه خودروها لزوما</w:t>
      </w:r>
      <w:r>
        <w:rPr>
          <w:rFonts w:cs="B Nazanin" w:hint="cs"/>
          <w:b/>
          <w:bCs/>
          <w:i w:val="0"/>
          <w:iCs w:val="0"/>
          <w:sz w:val="24"/>
          <w:szCs w:val="24"/>
          <w:u w:val="none"/>
          <w:rtl/>
        </w:rPr>
        <w:t xml:space="preserve">ً </w:t>
      </w:r>
      <w:r w:rsidRPr="00A74E78">
        <w:rPr>
          <w:rFonts w:cs="B Nazanin" w:hint="cs"/>
          <w:b/>
          <w:bCs/>
          <w:i w:val="0"/>
          <w:iCs w:val="0"/>
          <w:sz w:val="24"/>
          <w:szCs w:val="24"/>
          <w:u w:val="none"/>
          <w:rtl/>
        </w:rPr>
        <w:t>باید مجهز به تجهیزات ایمنی از قبیل زنجیر چرخ ،کپسول آتش نشانی و...باشند.</w:t>
      </w:r>
    </w:p>
    <w:p w:rsidR="007B578F" w:rsidRDefault="007B578F" w:rsidP="007B578F">
      <w:pPr>
        <w:pStyle w:val="Title"/>
        <w:tabs>
          <w:tab w:val="left" w:pos="0"/>
          <w:tab w:val="left" w:pos="142"/>
        </w:tabs>
        <w:ind w:left="109" w:hanging="14"/>
        <w:jc w:val="lowKashida"/>
        <w:rPr>
          <w:rFonts w:cs="B Nazanin"/>
          <w:b/>
          <w:bCs/>
          <w:i w:val="0"/>
          <w:iCs w:val="0"/>
          <w:spacing w:val="-8"/>
          <w:sz w:val="22"/>
          <w:szCs w:val="22"/>
          <w:u w:val="none"/>
          <w:rtl/>
        </w:rPr>
      </w:pPr>
      <w:r>
        <w:rPr>
          <w:rFonts w:cs="B Nazanin" w:hint="cs"/>
          <w:b/>
          <w:bCs/>
          <w:i w:val="0"/>
          <w:iCs w:val="0"/>
          <w:spacing w:val="-8"/>
          <w:sz w:val="24"/>
          <w:szCs w:val="24"/>
          <w:u w:val="none"/>
          <w:rtl/>
        </w:rPr>
        <w:t>ی: نماينده پيمانكار بايد هر روز طبق ساعات درخواستي كارفرما در شبکه حضور  داشته</w:t>
      </w:r>
      <w:r>
        <w:rPr>
          <w:rFonts w:cs="B Nazanin" w:hint="cs"/>
          <w:b/>
          <w:bCs/>
          <w:i w:val="0"/>
          <w:iCs w:val="0"/>
          <w:spacing w:val="-8"/>
          <w:sz w:val="22"/>
          <w:szCs w:val="22"/>
          <w:u w:val="none"/>
          <w:rtl/>
        </w:rPr>
        <w:t xml:space="preserve"> باشد.</w:t>
      </w:r>
    </w:p>
    <w:p w:rsidR="007B578F" w:rsidRDefault="007B578F" w:rsidP="007B578F">
      <w:pPr>
        <w:pStyle w:val="Title"/>
        <w:tabs>
          <w:tab w:val="left" w:pos="0"/>
          <w:tab w:val="left" w:pos="142"/>
        </w:tabs>
        <w:ind w:left="109" w:hanging="14"/>
        <w:jc w:val="lowKashida"/>
        <w:rPr>
          <w:rFonts w:cs="B Nazanin"/>
          <w:b/>
          <w:bCs/>
          <w:i w:val="0"/>
          <w:iCs w:val="0"/>
          <w:spacing w:val="-8"/>
          <w:sz w:val="22"/>
          <w:szCs w:val="22"/>
          <w:u w:val="none"/>
          <w:rtl/>
        </w:rPr>
      </w:pPr>
      <w:r>
        <w:rPr>
          <w:rFonts w:cs="B Nazanin" w:hint="cs"/>
          <w:b/>
          <w:bCs/>
          <w:i w:val="0"/>
          <w:iCs w:val="0"/>
          <w:spacing w:val="-8"/>
          <w:sz w:val="24"/>
          <w:szCs w:val="24"/>
          <w:u w:val="none"/>
          <w:rtl/>
        </w:rPr>
        <w:t>ک: نسبت به سلامت جسمی راننده و عدم اعتیاد وی به مواد مخدر و مسکرات و روانگردان اطمینان حاصل گردد و همچنین رانندگان می بایست دارای گواهی عدم سوء پیشینه و عدم اعتیاد باشند.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3-كليه خودروها مي بايست رأس ساعت مقرر در مبادي تعيين شده حاضر باشند وچنانچه به هرعلتي خودرویی رأس ساعت تعيين شده در مبداء حركت حاضر نشود ، مینی بوس متناسب با شرايط مندرج در بند «2» شرايط اختصاصي توسط پيمانكار تأمين و در مبداء حركت حاضر و اولين مسافر را سوار خودرو نمايد و بقيه مسير توسط مسافر اولي راهنمائي خواهد شد.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sidRPr="00E56F8F">
        <w:rPr>
          <w:rFonts w:cs="B Nazanin" w:hint="cs"/>
          <w:b/>
          <w:bCs/>
          <w:i w:val="0"/>
          <w:iCs w:val="0"/>
          <w:spacing w:val="-8"/>
          <w:sz w:val="24"/>
          <w:szCs w:val="24"/>
          <w:u w:val="none"/>
          <w:rtl/>
        </w:rPr>
        <w:t>تبصره 2 :</w:t>
      </w:r>
      <w:r>
        <w:rPr>
          <w:rFonts w:cs="B Nazanin" w:hint="cs"/>
          <w:b/>
          <w:bCs/>
          <w:i w:val="0"/>
          <w:iCs w:val="0"/>
          <w:spacing w:val="-8"/>
          <w:sz w:val="24"/>
          <w:szCs w:val="24"/>
          <w:u w:val="none"/>
          <w:rtl/>
        </w:rPr>
        <w:t xml:space="preserve">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به عهده پيمانكار خواهد بود و در صورت تکرار بیش از 2 مورد از مبلغ کل آن مسیر % 20  کسر خواهد شد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4- رانندگان سرويس‌ها در طول مدت سرويس دهي حق استفاده از ضبط صوت و </w:t>
      </w:r>
      <w:r>
        <w:rPr>
          <w:rFonts w:cs="B Nazanin"/>
          <w:b/>
          <w:bCs/>
          <w:i w:val="0"/>
          <w:iCs w:val="0"/>
          <w:spacing w:val="-8"/>
          <w:sz w:val="24"/>
          <w:szCs w:val="24"/>
          <w:u w:val="none"/>
        </w:rPr>
        <w:t>CD</w:t>
      </w:r>
      <w:r>
        <w:rPr>
          <w:rFonts w:cs="B Nazanin" w:hint="cs"/>
          <w:b/>
          <w:bCs/>
          <w:i w:val="0"/>
          <w:iCs w:val="0"/>
          <w:spacing w:val="-8"/>
          <w:sz w:val="24"/>
          <w:szCs w:val="24"/>
          <w:u w:val="none"/>
          <w:rtl/>
        </w:rPr>
        <w:t xml:space="preserve"> اعم از مجاز و غيرمجاز را ندارند.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5- </w:t>
      </w:r>
      <w:r w:rsidRPr="003E5AFD">
        <w:rPr>
          <w:rFonts w:cs="B Nazanin" w:hint="cs"/>
          <w:b/>
          <w:bCs/>
          <w:i w:val="0"/>
          <w:iCs w:val="0"/>
          <w:spacing w:val="-8"/>
          <w:sz w:val="24"/>
          <w:szCs w:val="24"/>
          <w:u w:val="none"/>
          <w:rtl/>
        </w:rPr>
        <w:t>حداقل سن رانندگان 23 و حداکثر 65 سال باشد</w:t>
      </w:r>
      <w:r>
        <w:rPr>
          <w:rFonts w:cs="B Nazanin" w:hint="cs"/>
          <w:b/>
          <w:bCs/>
          <w:i w:val="0"/>
          <w:iCs w:val="0"/>
          <w:spacing w:val="-8"/>
          <w:sz w:val="24"/>
          <w:szCs w:val="24"/>
          <w:u w:val="none"/>
          <w:rtl/>
        </w:rPr>
        <w:t xml:space="preserve"> و رانندگان سرويس‌ها مي‌بايست از كشيدن سيگار در داخل خودرو در مدت زمان ارائه خدمت خودداري نمايند.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 پیمانکار موظف است ظرف مدت 3 روز قبل از شروع و اجرای قرارداد، وسیله نقلیه مسیرهای مربوطه خود را در پارکینگ شبکه به منظور بازدید مناقصه گزار ارائه نماید.</w:t>
      </w:r>
    </w:p>
    <w:p w:rsidR="007B578F" w:rsidRPr="007B578F" w:rsidRDefault="007B578F" w:rsidP="007B578F">
      <w:pPr>
        <w:pStyle w:val="ListParagraph"/>
        <w:tabs>
          <w:tab w:val="left" w:pos="0"/>
          <w:tab w:val="left" w:pos="142"/>
          <w:tab w:val="right" w:pos="1089"/>
        </w:tabs>
        <w:bidi/>
        <w:ind w:left="-142"/>
        <w:jc w:val="both"/>
        <w:rPr>
          <w:rFonts w:cs="B Nazanin"/>
          <w:b/>
          <w:spacing w:val="-8"/>
          <w:szCs w:val="24"/>
          <w:lang w:bidi="ar-SA"/>
        </w:rPr>
      </w:pPr>
      <w:r w:rsidRPr="007B578F">
        <w:rPr>
          <w:rFonts w:cs="B Nazanin" w:hint="cs"/>
          <w:b/>
          <w:spacing w:val="-8"/>
          <w:szCs w:val="24"/>
          <w:rtl/>
          <w:lang w:bidi="ar-SA"/>
        </w:rPr>
        <w:t>7-پیمانکار موظف است</w:t>
      </w:r>
      <w:r w:rsidRPr="007B578F">
        <w:rPr>
          <w:rFonts w:cs="B Nazanin" w:hint="cs"/>
          <w:b/>
          <w:spacing w:val="-8"/>
          <w:szCs w:val="24"/>
          <w:rtl/>
        </w:rPr>
        <w:t xml:space="preserve"> </w:t>
      </w:r>
      <w:r w:rsidRPr="007B578F">
        <w:rPr>
          <w:rFonts w:cs="B Nazanin" w:hint="cs"/>
          <w:b/>
          <w:spacing w:val="-8"/>
          <w:szCs w:val="24"/>
          <w:rtl/>
          <w:lang w:bidi="ar-SA"/>
        </w:rPr>
        <w:t>لیست اسامی رانندگان طرف قرارداد خود را به همراه مشخصات دقیق وسیله نقلیه مورد استفاده را به مناقصه گزار ارائه نماید.</w:t>
      </w:r>
    </w:p>
    <w:p w:rsidR="007B578F" w:rsidRPr="007B578F" w:rsidRDefault="007B578F" w:rsidP="007B578F">
      <w:pPr>
        <w:pStyle w:val="ListParagraph"/>
        <w:tabs>
          <w:tab w:val="left" w:pos="0"/>
          <w:tab w:val="left" w:pos="142"/>
          <w:tab w:val="right" w:pos="1089"/>
        </w:tabs>
        <w:bidi/>
        <w:ind w:left="-142"/>
        <w:jc w:val="both"/>
        <w:rPr>
          <w:rFonts w:cs="B Nazanin"/>
          <w:b/>
          <w:spacing w:val="-8"/>
          <w:szCs w:val="24"/>
          <w:lang w:bidi="ar-SA"/>
        </w:rPr>
      </w:pPr>
      <w:r w:rsidRPr="007B578F">
        <w:rPr>
          <w:rFonts w:cs="B Nazanin" w:hint="cs"/>
          <w:b/>
          <w:spacing w:val="-8"/>
          <w:szCs w:val="24"/>
          <w:rtl/>
          <w:lang w:bidi="ar-SA"/>
        </w:rPr>
        <w:t>8-پیمانکار موظف است گواهی اشتغال به کار و کسر از حقوق  را در صورت درخواست پرسنل ، به ایشان ارائه نماید.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9-پيمانكار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B578F" w:rsidRPr="00D24B68" w:rsidRDefault="007B578F" w:rsidP="007B578F">
      <w:pPr>
        <w:pStyle w:val="Title"/>
        <w:tabs>
          <w:tab w:val="left" w:pos="0"/>
          <w:tab w:val="left" w:pos="142"/>
        </w:tabs>
        <w:ind w:left="-142"/>
        <w:jc w:val="lowKashida"/>
        <w:rPr>
          <w:rFonts w:cs="B Nazanin"/>
          <w:b/>
          <w:bCs/>
          <w:i w:val="0"/>
          <w:iCs w:val="0"/>
          <w:spacing w:val="-8"/>
          <w:sz w:val="24"/>
          <w:szCs w:val="24"/>
        </w:rPr>
      </w:pPr>
      <w:r>
        <w:rPr>
          <w:rFonts w:cs="B Nazanin" w:hint="cs"/>
          <w:b/>
          <w:bCs/>
          <w:i w:val="0"/>
          <w:iCs w:val="0"/>
          <w:spacing w:val="-8"/>
          <w:sz w:val="24"/>
          <w:szCs w:val="24"/>
          <w:u w:val="none"/>
          <w:rtl/>
        </w:rPr>
        <w:t xml:space="preserve">10-پيمانكار موظف است جهت نظارت در امر سرويس دهي مطلوب خودروهاي مورد قرارداد يك نفر نماينده به صورت جداگانه جهت پاسخگوئي به موارد مربوط به سرويس ها تعيين و كتباً به كارفرما معرفي نمايند ، حضور نمايندگان مذكور ازساعت </w:t>
      </w:r>
      <w:r>
        <w:rPr>
          <w:rFonts w:cs="B Nazanin" w:hint="cs"/>
          <w:b/>
          <w:bCs/>
          <w:i w:val="0"/>
          <w:iCs w:val="0"/>
          <w:spacing w:val="-8"/>
          <w:sz w:val="24"/>
          <w:szCs w:val="24"/>
          <w:rtl/>
        </w:rPr>
        <w:t>7:30</w:t>
      </w:r>
      <w:r>
        <w:rPr>
          <w:rFonts w:cs="B Nazanin" w:hint="cs"/>
          <w:b/>
          <w:bCs/>
          <w:i w:val="0"/>
          <w:iCs w:val="0"/>
          <w:spacing w:val="-8"/>
          <w:sz w:val="24"/>
          <w:szCs w:val="24"/>
          <w:u w:val="none"/>
          <w:rtl/>
        </w:rPr>
        <w:t xml:space="preserve"> صبح لغايت </w:t>
      </w:r>
      <w:r>
        <w:rPr>
          <w:rFonts w:cs="B Nazanin" w:hint="cs"/>
          <w:b/>
          <w:bCs/>
          <w:i w:val="0"/>
          <w:iCs w:val="0"/>
          <w:spacing w:val="-8"/>
          <w:sz w:val="24"/>
          <w:szCs w:val="24"/>
          <w:rtl/>
        </w:rPr>
        <w:t>8:30</w:t>
      </w:r>
      <w:r>
        <w:rPr>
          <w:rFonts w:cs="B Nazanin" w:hint="cs"/>
          <w:b/>
          <w:bCs/>
          <w:i w:val="0"/>
          <w:iCs w:val="0"/>
          <w:spacing w:val="-8"/>
          <w:sz w:val="24"/>
          <w:szCs w:val="24"/>
          <w:u w:val="none"/>
          <w:rtl/>
        </w:rPr>
        <w:t xml:space="preserve"> و از ساعت  13:40 الی 14:40 در </w:t>
      </w:r>
      <w:r>
        <w:rPr>
          <w:rFonts w:cs="B Nazanin" w:hint="cs"/>
          <w:b/>
          <w:bCs/>
          <w:i w:val="0"/>
          <w:iCs w:val="0"/>
          <w:color w:val="000000" w:themeColor="text1"/>
          <w:spacing w:val="-8"/>
          <w:szCs w:val="24"/>
          <w:u w:val="none"/>
          <w:rtl/>
        </w:rPr>
        <w:t xml:space="preserve">شبکه بهداشت و درمان </w:t>
      </w:r>
      <w:r>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w:t>
      </w:r>
      <w:r>
        <w:rPr>
          <w:rFonts w:cs="B Nazanin" w:hint="cs"/>
          <w:spacing w:val="-8"/>
          <w:sz w:val="24"/>
          <w:szCs w:val="24"/>
          <w:rtl/>
        </w:rPr>
        <w:t xml:space="preserve"> </w:t>
      </w:r>
      <w:r>
        <w:rPr>
          <w:rFonts w:cs="B Nazanin" w:hint="cs"/>
          <w:b/>
          <w:bCs/>
          <w:i w:val="0"/>
          <w:iCs w:val="0"/>
          <w:spacing w:val="-8"/>
          <w:sz w:val="24"/>
          <w:szCs w:val="24"/>
          <w:u w:val="none"/>
          <w:rtl/>
        </w:rPr>
        <w:t>باید در شبکه بهداشت حضور يابد ،</w:t>
      </w:r>
      <w:r w:rsidRPr="00D24B68">
        <w:rPr>
          <w:rFonts w:cs="B Nazanin" w:hint="cs"/>
          <w:b/>
          <w:bCs/>
          <w:i w:val="0"/>
          <w:iCs w:val="0"/>
          <w:spacing w:val="-8"/>
          <w:sz w:val="24"/>
          <w:szCs w:val="24"/>
          <w:rtl/>
        </w:rPr>
        <w:t>در غیر اینصورت بابت هرروز غیبت نماینده پیمانکارمبلغ000/200 ریال از صورتحساب ارسالی پیمانکار بابت جریمه کسر خواهد شد.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11-كارفرما مي‌تواند با رعايت مقررات ضمن هماهنگي با پيمانكار برحسب نياز نسبت به جابجائي</w:t>
      </w:r>
      <w:r>
        <w:rPr>
          <w:rFonts w:cs="B Nazanin" w:hint="cs"/>
          <w:spacing w:val="-8"/>
          <w:sz w:val="24"/>
          <w:szCs w:val="24"/>
          <w:rtl/>
        </w:rPr>
        <w:t xml:space="preserve"> </w:t>
      </w:r>
      <w:r>
        <w:rPr>
          <w:rFonts w:cs="B Nazanin" w:hint="cs"/>
          <w:b/>
          <w:bCs/>
          <w:i w:val="0"/>
          <w:iCs w:val="0"/>
          <w:spacing w:val="-8"/>
          <w:sz w:val="24"/>
          <w:szCs w:val="24"/>
          <w:u w:val="none"/>
          <w:rtl/>
        </w:rPr>
        <w:t>مینی بوس ها</w:t>
      </w:r>
      <w:r>
        <w:rPr>
          <w:rFonts w:cs="B Nazanin" w:hint="cs"/>
          <w:spacing w:val="-8"/>
          <w:sz w:val="24"/>
          <w:szCs w:val="24"/>
          <w:rtl/>
        </w:rPr>
        <w:t xml:space="preserve"> ا</w:t>
      </w:r>
      <w:r>
        <w:rPr>
          <w:rFonts w:cs="B Nazanin" w:hint="cs"/>
          <w:b/>
          <w:bCs/>
          <w:i w:val="0"/>
          <w:iCs w:val="0"/>
          <w:spacing w:val="-8"/>
          <w:sz w:val="24"/>
          <w:szCs w:val="24"/>
          <w:u w:val="none"/>
          <w:rtl/>
        </w:rPr>
        <w:t>قدام نمايد و پيمانكار موظف به اجراي آن خواهد بود.</w:t>
      </w:r>
    </w:p>
    <w:p w:rsidR="007B578F" w:rsidRDefault="007B578F" w:rsidP="007B578F">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12-تعيين و تغيير مسير و ساعت حركت سرويس‌ها به عهده كارفرما بوده و پيمانكار موظف به اجراي آن مي‌باشد. </w:t>
      </w:r>
    </w:p>
    <w:p w:rsidR="007B578F" w:rsidRPr="00D24B68" w:rsidRDefault="007B578F" w:rsidP="007B578F">
      <w:pPr>
        <w:pStyle w:val="Title"/>
        <w:tabs>
          <w:tab w:val="left" w:pos="141"/>
        </w:tabs>
        <w:ind w:left="-142"/>
        <w:jc w:val="lowKashida"/>
        <w:rPr>
          <w:rFonts w:cs="B Nazanin"/>
          <w:b/>
          <w:bCs/>
          <w:i w:val="0"/>
          <w:iCs w:val="0"/>
          <w:spacing w:val="-8"/>
          <w:sz w:val="24"/>
          <w:szCs w:val="24"/>
        </w:rPr>
      </w:pPr>
      <w:r>
        <w:rPr>
          <w:rFonts w:cs="B Nazanin" w:hint="cs"/>
          <w:b/>
          <w:bCs/>
          <w:i w:val="0"/>
          <w:iCs w:val="0"/>
          <w:spacing w:val="-8"/>
          <w:sz w:val="24"/>
          <w:szCs w:val="24"/>
          <w:u w:val="none"/>
          <w:rtl/>
        </w:rPr>
        <w:t xml:space="preserve">13-پيمانكار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w:t>
      </w:r>
      <w:r w:rsidRPr="00D24B68">
        <w:rPr>
          <w:rFonts w:cs="B Nazanin" w:hint="cs"/>
          <w:b/>
          <w:bCs/>
          <w:i w:val="0"/>
          <w:iCs w:val="0"/>
          <w:spacing w:val="-8"/>
          <w:sz w:val="24"/>
          <w:szCs w:val="24"/>
          <w:rtl/>
        </w:rPr>
        <w:t>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Pr>
          <w:rFonts w:cs="B Nazanin" w:hint="cs"/>
          <w:spacing w:val="-8"/>
          <w:sz w:val="24"/>
          <w:szCs w:val="24"/>
          <w:rtl/>
        </w:rPr>
        <w:t xml:space="preserve"> </w:t>
      </w:r>
      <w:r w:rsidRPr="00D24B68">
        <w:rPr>
          <w:rFonts w:cs="B Nazanin" w:hint="cs"/>
          <w:b/>
          <w:bCs/>
          <w:i w:val="0"/>
          <w:iCs w:val="0"/>
          <w:spacing w:val="-8"/>
          <w:sz w:val="24"/>
          <w:szCs w:val="24"/>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7B578F" w:rsidRDefault="007B578F" w:rsidP="007B578F">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14-پيمانكارمكلف است 2 روز قبل ازشروع قرارداد ضمن معرفي نماينده ليست اسامي رانندگان و خودروهاي مربوطه را جهت تنظيم برنامه كار تحويل كارفرما نمايد.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sidRPr="00E56F8F">
        <w:rPr>
          <w:rFonts w:cs="B Nazanin" w:hint="cs"/>
          <w:b/>
          <w:bCs/>
          <w:i w:val="0"/>
          <w:iCs w:val="0"/>
          <w:spacing w:val="-8"/>
          <w:sz w:val="24"/>
          <w:szCs w:val="24"/>
          <w:u w:val="none"/>
          <w:rtl/>
        </w:rPr>
        <w:t>تبصره 3 :</w:t>
      </w:r>
      <w:r>
        <w:rPr>
          <w:rFonts w:cs="B Nazanin" w:hint="cs"/>
          <w:b/>
          <w:bCs/>
          <w:i w:val="0"/>
          <w:iCs w:val="0"/>
          <w:spacing w:val="-8"/>
          <w:sz w:val="24"/>
          <w:szCs w:val="24"/>
          <w:u w:val="none"/>
          <w:rtl/>
        </w:rPr>
        <w:t>پيمانكار موظف است از وسيله نقليه ثابت و رانندگان دائمي استفاده نمايد.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15-جبران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7B578F" w:rsidRPr="00164004" w:rsidRDefault="007B578F" w:rsidP="007B578F">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E56F8F">
        <w:rPr>
          <w:rFonts w:cs="B Nazanin" w:hint="cs"/>
          <w:b/>
          <w:bCs/>
          <w:i w:val="0"/>
          <w:iCs w:val="0"/>
          <w:sz w:val="24"/>
          <w:szCs w:val="24"/>
          <w:u w:val="none"/>
          <w:rtl/>
        </w:rPr>
        <w:t xml:space="preserve">تبصره </w:t>
      </w:r>
      <w:r w:rsidRPr="00E56F8F">
        <w:rPr>
          <w:rFonts w:cs="B Nazanin" w:hint="cs"/>
          <w:b/>
          <w:bCs/>
          <w:i w:val="0"/>
          <w:iCs w:val="0"/>
          <w:sz w:val="24"/>
          <w:szCs w:val="24"/>
          <w:rtl/>
          <w:lang w:bidi="fa-IR"/>
        </w:rPr>
        <w:t>4</w:t>
      </w:r>
      <w:r w:rsidRPr="00E56F8F">
        <w:rPr>
          <w:rFonts w:cs="B Nazanin" w:hint="cs"/>
          <w:b/>
          <w:bCs/>
          <w:i w:val="0"/>
          <w:iCs w:val="0"/>
          <w:sz w:val="24"/>
          <w:szCs w:val="24"/>
          <w:u w:val="none"/>
          <w:rtl/>
        </w:rPr>
        <w:t xml:space="preserve"> :پيمانكار</w:t>
      </w:r>
      <w:r w:rsidRPr="00164004">
        <w:rPr>
          <w:rFonts w:cs="B Nazanin" w:hint="cs"/>
          <w:b/>
          <w:bCs/>
          <w:i w:val="0"/>
          <w:iCs w:val="0"/>
          <w:sz w:val="24"/>
          <w:szCs w:val="24"/>
          <w:u w:val="none"/>
          <w:rtl/>
        </w:rPr>
        <w:t xml:space="preserve"> موظف است در صورت عدم پرداخت صورت</w:t>
      </w:r>
      <w:r>
        <w:rPr>
          <w:rFonts w:cs="B Nazanin" w:hint="cs"/>
          <w:b/>
          <w:bCs/>
          <w:i w:val="0"/>
          <w:iCs w:val="0"/>
          <w:sz w:val="24"/>
          <w:szCs w:val="24"/>
          <w:u w:val="none"/>
          <w:rtl/>
        </w:rPr>
        <w:t xml:space="preserve"> وضعيت ماهيانه توسط كارفرما تا 3</w:t>
      </w:r>
      <w:r w:rsidRPr="00164004">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7B578F" w:rsidRDefault="007B578F" w:rsidP="007B578F">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w:t>
      </w:r>
      <w:r>
        <w:rPr>
          <w:rFonts w:cs="B Nazanin" w:hint="cs"/>
          <w:spacing w:val="-8"/>
          <w:sz w:val="24"/>
          <w:szCs w:val="24"/>
          <w:rtl/>
        </w:rPr>
        <w:t xml:space="preserve"> </w:t>
      </w:r>
      <w:r>
        <w:rPr>
          <w:rFonts w:cs="B Nazanin" w:hint="cs"/>
          <w:b/>
          <w:bCs/>
          <w:i w:val="0"/>
          <w:iCs w:val="0"/>
          <w:spacing w:val="-8"/>
          <w:sz w:val="24"/>
          <w:szCs w:val="24"/>
          <w:u w:val="none"/>
          <w:rtl/>
        </w:rPr>
        <w:t>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17-در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كسرمي شود .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19-تهيه كارت سوخت و تأمين سهميه گازوئيل و بنزين و مجوز طرح ترافيك براي هر يك از خودروها به 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w:t>
      </w:r>
      <w:r>
        <w:rPr>
          <w:rFonts w:cs="B Nazanin" w:hint="cs"/>
          <w:spacing w:val="-8"/>
          <w:sz w:val="24"/>
          <w:szCs w:val="24"/>
          <w:rtl/>
        </w:rPr>
        <w:t xml:space="preserve"> </w:t>
      </w:r>
      <w:r>
        <w:rPr>
          <w:rFonts w:cs="B Nazanin" w:hint="cs"/>
          <w:b/>
          <w:bCs/>
          <w:i w:val="0"/>
          <w:iCs w:val="0"/>
          <w:spacing w:val="-8"/>
          <w:sz w:val="24"/>
          <w:szCs w:val="24"/>
          <w:u w:val="none"/>
          <w:rtl/>
        </w:rPr>
        <w:t xml:space="preserve">هيچگونه تعهدي براي ارائه معرفي نامه و مكاتبات به مراجع ذيصلاح را نداشته و </w:t>
      </w:r>
      <w:r>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7B578F" w:rsidRDefault="007B578F" w:rsidP="007B578F">
      <w:pPr>
        <w:pStyle w:val="Title"/>
        <w:tabs>
          <w:tab w:val="left" w:pos="0"/>
          <w:tab w:val="left" w:pos="142"/>
        </w:tabs>
        <w:ind w:left="-142"/>
        <w:jc w:val="lowKashida"/>
        <w:rPr>
          <w:rFonts w:cs="B Nazanin"/>
          <w:b/>
          <w:bCs/>
          <w:i w:val="0"/>
          <w:iCs w:val="0"/>
          <w:spacing w:val="-8"/>
          <w:sz w:val="24"/>
          <w:szCs w:val="24"/>
          <w:rtl/>
        </w:rPr>
      </w:pPr>
    </w:p>
    <w:p w:rsidR="007B578F" w:rsidRPr="00A42D8A" w:rsidRDefault="007B578F" w:rsidP="007B578F">
      <w:pPr>
        <w:pStyle w:val="Title"/>
        <w:tabs>
          <w:tab w:val="left" w:pos="0"/>
          <w:tab w:val="left" w:pos="142"/>
          <w:tab w:val="num" w:pos="595"/>
        </w:tabs>
        <w:ind w:left="-142"/>
        <w:jc w:val="lowKashida"/>
        <w:rPr>
          <w:rFonts w:cs="B Nazanin"/>
          <w:b/>
          <w:bCs/>
          <w:i w:val="0"/>
          <w:iCs w:val="0"/>
          <w:rtl/>
        </w:rPr>
      </w:pPr>
    </w:p>
    <w:p w:rsidR="00C208BD" w:rsidRPr="007B578F" w:rsidRDefault="00C208BD" w:rsidP="007B578F">
      <w:pPr>
        <w:rPr>
          <w:szCs w:val="24"/>
          <w:rtl/>
        </w:rPr>
      </w:pPr>
    </w:p>
    <w:sectPr w:rsidR="00C208BD" w:rsidRPr="007B578F" w:rsidSect="00087E66">
      <w:headerReference w:type="default" r:id="rId8"/>
      <w:footerReference w:type="even" r:id="rId9"/>
      <w:footerReference w:type="default" r:id="rId10"/>
      <w:endnotePr>
        <w:numFmt w:val="lowerLetter"/>
      </w:endnotePr>
      <w:pgSz w:w="11907" w:h="16840" w:code="9"/>
      <w:pgMar w:top="1985" w:right="992" w:bottom="851" w:left="993" w:header="567" w:footer="19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9B0" w:rsidRDefault="007479B0" w:rsidP="00E1460D">
      <w:r>
        <w:separator/>
      </w:r>
    </w:p>
  </w:endnote>
  <w:endnote w:type="continuationSeparator" w:id="0">
    <w:p w:rsidR="007479B0" w:rsidRDefault="007479B0"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0000" w:usb2="00000008" w:usb3="00000000" w:csb0="00000040" w:csb1="00000000"/>
  </w:font>
  <w:font w:name="B Tabassom">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DD2B90"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087E66" w:rsidRDefault="00632072" w:rsidP="00632072">
    <w:pPr>
      <w:pStyle w:val="Footer"/>
      <w:jc w:val="center"/>
      <w:rPr>
        <w:sz w:val="20"/>
        <w:szCs w:val="16"/>
      </w:rPr>
    </w:pPr>
  </w:p>
  <w:p w:rsidR="00D404C6" w:rsidRPr="00087E66" w:rsidRDefault="00D404C6" w:rsidP="00D404C6">
    <w:pPr>
      <w:pStyle w:val="Footer"/>
      <w:bidi/>
      <w:rPr>
        <w:rFonts w:ascii="IranNastaliq" w:hAnsi="IranNastaliq" w:cs="B Titr"/>
      </w:rPr>
    </w:pPr>
    <w:r w:rsidRPr="00087E66">
      <w:rPr>
        <w:rFonts w:ascii="IPT Titr" w:hAnsi="IPT Titr" w:cs="B Titr" w:hint="cs"/>
        <w:sz w:val="20"/>
        <w:rtl/>
      </w:rPr>
      <w:t xml:space="preserve">   نماینده کارفرما</w:t>
    </w:r>
    <w:r w:rsidR="00D21203">
      <w:rPr>
        <w:rFonts w:ascii="IPT Titr" w:hAnsi="IPT Titr" w:cs="B Titr" w:hint="cs"/>
        <w:sz w:val="20"/>
        <w:rtl/>
      </w:rPr>
      <w:t xml:space="preserve">                                                                           </w:t>
    </w:r>
    <w:r w:rsidRPr="00087E66">
      <w:rPr>
        <w:rFonts w:ascii="IranNastaliq" w:hAnsi="IranNastaliq" w:cs="B Titr" w:hint="cs"/>
        <w:rtl/>
      </w:rPr>
      <w:t xml:space="preserve">شماره صفحه ....                                                           قرائت شد و مورد قبول است </w:t>
    </w:r>
  </w:p>
  <w:p w:rsidR="00D404C6" w:rsidRPr="00087E66" w:rsidRDefault="00D404C6" w:rsidP="00D404C6">
    <w:pPr>
      <w:pStyle w:val="Footer"/>
      <w:bidi/>
      <w:rPr>
        <w:rFonts w:ascii="IranNastaliq" w:hAnsi="IranNastaliq" w:cs="IranNastaliq"/>
      </w:rPr>
    </w:pPr>
    <w:r w:rsidRPr="00087E66">
      <w:rPr>
        <w:rFonts w:ascii="IPT Titr" w:hAnsi="IPT Titr" w:cs="B Titr" w:hint="cs"/>
        <w:sz w:val="20"/>
        <w:rtl/>
      </w:rPr>
      <w:t xml:space="preserve">  تأیید و محل امضا</w:t>
    </w:r>
    <w:r w:rsidRPr="00087E66">
      <w:rPr>
        <w:rFonts w:ascii="IranNastaliq" w:hAnsi="IranNastaliq" w:cs="B Titr" w:hint="cs"/>
        <w:rtl/>
      </w:rPr>
      <w:t xml:space="preserve">                                                                                                                                                                     محل مهر و امضای شرکت</w:t>
    </w:r>
  </w:p>
  <w:p w:rsidR="00D404C6" w:rsidRPr="00087E66" w:rsidRDefault="00087E66" w:rsidP="00087E66">
    <w:pPr>
      <w:pStyle w:val="Footer"/>
      <w:tabs>
        <w:tab w:val="left" w:pos="2083"/>
        <w:tab w:val="center" w:pos="5046"/>
      </w:tabs>
      <w:bidi/>
      <w:jc w:val="center"/>
      <w:rPr>
        <w:rFonts w:ascii="IranNastaliq" w:hAnsi="IranNastaliq" w:cs="IranNastaliq"/>
        <w:b/>
        <w:bCs w:val="0"/>
        <w:sz w:val="28"/>
        <w:szCs w:val="28"/>
      </w:rPr>
    </w:pPr>
    <w:r w:rsidRPr="00087E66">
      <w:rPr>
        <w:rFonts w:ascii="IranNastaliq" w:hAnsi="IranNastaliq" w:cs="IranNastaliq"/>
        <w:b/>
        <w:bCs w:val="0"/>
        <w:sz w:val="28"/>
        <w:szCs w:val="28"/>
        <w:rtl/>
      </w:rPr>
      <w:t>آدرس : جاده ساوه-ابتداي شهر رباط كريم- بعد از ميدان امام خميني تلفن 6-56420591  فاكس 56423343 كد021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9B0" w:rsidRDefault="007479B0" w:rsidP="00E1460D">
      <w:r>
        <w:separator/>
      </w:r>
    </w:p>
  </w:footnote>
  <w:footnote w:type="continuationSeparator" w:id="0">
    <w:p w:rsidR="007479B0" w:rsidRDefault="007479B0"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F2" w:rsidRPr="00B83E53" w:rsidRDefault="001E57EC" w:rsidP="001E57EC">
    <w:pPr>
      <w:pStyle w:val="Header"/>
      <w:tabs>
        <w:tab w:val="clear" w:pos="8306"/>
        <w:tab w:val="left" w:pos="6785"/>
      </w:tabs>
      <w:bidi/>
      <w:ind w:left="-415"/>
      <w:jc w:val="right"/>
      <w:rPr>
        <w:rFonts w:cs="B Nazanin"/>
        <w:sz w:val="30"/>
        <w:szCs w:val="22"/>
        <w:rtl/>
      </w:rPr>
    </w:pPr>
    <w:r w:rsidRPr="00B83E53">
      <w:rPr>
        <w:rFonts w:cs="B Nazanin" w:hint="cs"/>
        <w:noProof/>
        <w:sz w:val="30"/>
        <w:szCs w:val="22"/>
        <w:rtl/>
        <w:lang w:bidi="ar-SA"/>
      </w:rPr>
      <w:drawing>
        <wp:anchor distT="0" distB="0" distL="114300" distR="114300" simplePos="0" relativeHeight="251658752" behindDoc="0" locked="0" layoutInCell="1" allowOverlap="1">
          <wp:simplePos x="0" y="0"/>
          <wp:positionH relativeFrom="column">
            <wp:posOffset>2905963</wp:posOffset>
          </wp:positionH>
          <wp:positionV relativeFrom="paragraph">
            <wp:posOffset>-43662</wp:posOffset>
          </wp:positionV>
          <wp:extent cx="687705" cy="448310"/>
          <wp:effectExtent l="0" t="0" r="0" b="0"/>
          <wp:wrapTopAndBottom/>
          <wp:docPr id="12" name="Picture 1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extLst>
                      <a:ext uri="{28A0092B-C50C-407E-A947-70E740481C1C}">
                        <a14:useLocalDpi xmlns:a14="http://schemas.microsoft.com/office/drawing/2010/main" val="0"/>
                      </a:ext>
                    </a:extLst>
                  </a:blip>
                  <a:srcRect l="44543" t="-2780" r="45180" b="80116"/>
                  <a:stretch>
                    <a:fillRect/>
                  </a:stretch>
                </pic:blipFill>
                <pic:spPr bwMode="auto">
                  <a:xfrm>
                    <a:off x="0" y="0"/>
                    <a:ext cx="687705" cy="448310"/>
                  </a:xfrm>
                  <a:prstGeom prst="rect">
                    <a:avLst/>
                  </a:prstGeom>
                  <a:noFill/>
                  <a:ln>
                    <a:noFill/>
                  </a:ln>
                </pic:spPr>
              </pic:pic>
            </a:graphicData>
          </a:graphic>
        </wp:anchor>
      </w:drawing>
    </w:r>
    <w:r w:rsidR="007479B0">
      <w:rPr>
        <w:rFonts w:cs="B Nazanin"/>
        <w:sz w:val="30"/>
        <w:szCs w:val="22"/>
        <w:rtl/>
      </w:rPr>
      <w:pict>
        <v:group id="_x0000_s2068" style="position:absolute;left:0;text-align:left;margin-left:426.15pt;margin-top:-16.15pt;width:102.1pt;height:70.55pt;z-index:-251651584;mso-position-horizontal-relative:text;mso-position-vertical-relative:text" coordorigin="9435,295" coordsize="2410,2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style="position:absolute;left:9700;top:295;width:1940;height:1940">
            <v:imagedata r:id="rId2" o:title="arme daneshgah"/>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9440;top:1775;width:2405;height:280" fillcolor="navy" strokecolor="navy">
            <v:shadow color="#b2b2b2" opacity="52429f" offset="3pt"/>
            <v:textpath style="font-family:&quot;B Zar&quot;;font-size:10pt;v-text-kern:t" trim="t" fitpath="t" string="دانشگاه علوم پزشکی وخدمات بهداشتی- درمانی ایران"/>
          </v:shape>
          <v:shape id="_x0000_s2071" type="#_x0000_t136" style="position:absolute;left:9435;top:2095;width:2405;height:280" fillcolor="navy" strokecolor="navy">
            <v:shadow color="#b2b2b2" opacity="52429f" offset="3pt"/>
            <v:textpath style="font-family:&quot;B Zar&quot;;font-size:10pt;v-text-kern:t" trim="t" fitpath="t" string="شبکه بهداشت و درمان شهرستان رباط کریم"/>
          </v:shape>
        </v:group>
      </w:pict>
    </w:r>
    <w:r w:rsidR="00CB70F2" w:rsidRPr="00B83E53">
      <w:rPr>
        <w:rFonts w:cs="B Nazanin" w:hint="cs"/>
        <w:sz w:val="30"/>
        <w:szCs w:val="22"/>
        <w:rtl/>
      </w:rPr>
      <w:t>تاریخ  :</w:t>
    </w:r>
    <w:r w:rsidRPr="00B83E53">
      <w:rPr>
        <w:rFonts w:cs="B Nazanin" w:hint="cs"/>
        <w:sz w:val="30"/>
        <w:szCs w:val="22"/>
        <w:rtl/>
      </w:rPr>
      <w:t xml:space="preserve"> .....................................</w:t>
    </w:r>
  </w:p>
  <w:p w:rsidR="00CB70F2" w:rsidRPr="00B83E53" w:rsidRDefault="00CB70F2" w:rsidP="001E57EC">
    <w:pPr>
      <w:pStyle w:val="Header"/>
      <w:bidi/>
      <w:jc w:val="right"/>
      <w:rPr>
        <w:rFonts w:cs="B Nazanin"/>
        <w:sz w:val="30"/>
        <w:szCs w:val="22"/>
        <w:rtl/>
      </w:rPr>
    </w:pPr>
    <w:r w:rsidRPr="00B83E53">
      <w:rPr>
        <w:rFonts w:cs="B Nazanin" w:hint="cs"/>
        <w:sz w:val="30"/>
        <w:szCs w:val="22"/>
        <w:rtl/>
      </w:rPr>
      <w:t xml:space="preserve">                                                                                                            شماره :</w:t>
    </w:r>
    <w:r w:rsidR="001E57EC" w:rsidRPr="00B83E53">
      <w:rPr>
        <w:rFonts w:cs="B Nazanin" w:hint="cs"/>
        <w:sz w:val="30"/>
        <w:szCs w:val="22"/>
        <w:rtl/>
      </w:rPr>
      <w:t xml:space="preserve"> .....................................</w:t>
    </w:r>
  </w:p>
  <w:p w:rsidR="00EF2773" w:rsidRPr="00B83E53" w:rsidRDefault="00CB70F2" w:rsidP="001E57EC">
    <w:pPr>
      <w:pStyle w:val="Header"/>
      <w:tabs>
        <w:tab w:val="clear" w:pos="8306"/>
        <w:tab w:val="left" w:pos="6785"/>
      </w:tabs>
      <w:bidi/>
      <w:jc w:val="right"/>
      <w:rPr>
        <w:rFonts w:cs="B Nazanin"/>
        <w:sz w:val="30"/>
        <w:szCs w:val="22"/>
      </w:rPr>
    </w:pPr>
    <w:r w:rsidRPr="00B83E53">
      <w:rPr>
        <w:rFonts w:cs="B Nazanin"/>
        <w:sz w:val="30"/>
        <w:szCs w:val="22"/>
        <w:rtl/>
      </w:rPr>
      <w:tab/>
    </w:r>
    <w:r w:rsidRPr="00B83E53">
      <w:rPr>
        <w:rFonts w:cs="B Nazanin" w:hint="cs"/>
        <w:sz w:val="30"/>
        <w:szCs w:val="22"/>
        <w:rtl/>
      </w:rPr>
      <w:t xml:space="preserve">                                                                                                                    پيوست:</w:t>
    </w:r>
    <w:r w:rsidR="007479B0">
      <w:rPr>
        <w:rFonts w:cs="B Nazanin"/>
        <w:sz w:val="30"/>
        <w:szCs w:val="22"/>
      </w:rPr>
      <w:pict>
        <v:shape id="_x0000_s2063" type="#_x0000_t136" style="position:absolute;margin-left:-6pt;margin-top:294.4pt;width:489.7pt;height:324pt;z-index:251661824;mso-position-horizontal-relative:text;mso-position-vertical-relative:text"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w:pict>
    </w:r>
    <w:r w:rsidR="007479B0">
      <w:rPr>
        <w:rFonts w:cs="B Nazanin"/>
        <w:sz w:val="30"/>
        <w:szCs w:val="22"/>
      </w:rPr>
      <w:pict>
        <v:shape id="Picture 2" o:spid="_x0000_s2062" type="#_x0000_t75" alt="N3" style="position:absolute;margin-left:92.8pt;margin-top:184.4pt;width:335.35pt;height:456.65pt;z-index:251660800;visibility:visible;mso-position-horizontal-relative:text;mso-position-vertical-relative:text">
          <v:imagedata r:id="rId3" o:title="N3" blacklevel="28180f"/>
        </v:shape>
      </w:pict>
    </w:r>
    <w:r w:rsidR="001E57EC" w:rsidRPr="00B83E53">
      <w:rPr>
        <w:rFonts w:cs="B Nazanin" w:hint="cs"/>
        <w:sz w:val="30"/>
        <w:szCs w:val="22"/>
        <w:rt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72"/>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04A1B"/>
    <w:rsid w:val="000149A2"/>
    <w:rsid w:val="00014C97"/>
    <w:rsid w:val="000157A1"/>
    <w:rsid w:val="00017891"/>
    <w:rsid w:val="00021066"/>
    <w:rsid w:val="000244A2"/>
    <w:rsid w:val="00024AC5"/>
    <w:rsid w:val="00035091"/>
    <w:rsid w:val="000401F4"/>
    <w:rsid w:val="0005020F"/>
    <w:rsid w:val="000548DE"/>
    <w:rsid w:val="00055074"/>
    <w:rsid w:val="00055917"/>
    <w:rsid w:val="000652C6"/>
    <w:rsid w:val="00067FAD"/>
    <w:rsid w:val="00074BB2"/>
    <w:rsid w:val="00075282"/>
    <w:rsid w:val="000769E6"/>
    <w:rsid w:val="00080D1B"/>
    <w:rsid w:val="0008520E"/>
    <w:rsid w:val="00087577"/>
    <w:rsid w:val="00087E66"/>
    <w:rsid w:val="00087ECA"/>
    <w:rsid w:val="00093BF7"/>
    <w:rsid w:val="00094B92"/>
    <w:rsid w:val="00094DB4"/>
    <w:rsid w:val="000970BB"/>
    <w:rsid w:val="00097AE5"/>
    <w:rsid w:val="000A6831"/>
    <w:rsid w:val="000C2599"/>
    <w:rsid w:val="000C77D6"/>
    <w:rsid w:val="000D489D"/>
    <w:rsid w:val="000E5FDF"/>
    <w:rsid w:val="000E731F"/>
    <w:rsid w:val="000E749D"/>
    <w:rsid w:val="000E7A9C"/>
    <w:rsid w:val="000F4650"/>
    <w:rsid w:val="000F6B3D"/>
    <w:rsid w:val="001163FE"/>
    <w:rsid w:val="00116779"/>
    <w:rsid w:val="00116E1A"/>
    <w:rsid w:val="001204BB"/>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1F8D"/>
    <w:rsid w:val="00186EE9"/>
    <w:rsid w:val="00194108"/>
    <w:rsid w:val="001A145F"/>
    <w:rsid w:val="001C0330"/>
    <w:rsid w:val="001C06B9"/>
    <w:rsid w:val="001C0C23"/>
    <w:rsid w:val="001C1174"/>
    <w:rsid w:val="001C5AD8"/>
    <w:rsid w:val="001C5D34"/>
    <w:rsid w:val="001C5F6B"/>
    <w:rsid w:val="001D05B4"/>
    <w:rsid w:val="001E51BB"/>
    <w:rsid w:val="001E57EC"/>
    <w:rsid w:val="001E587F"/>
    <w:rsid w:val="001E7F94"/>
    <w:rsid w:val="001F0A51"/>
    <w:rsid w:val="001F2AF6"/>
    <w:rsid w:val="001F3A71"/>
    <w:rsid w:val="00201562"/>
    <w:rsid w:val="0020255C"/>
    <w:rsid w:val="0020744E"/>
    <w:rsid w:val="00210E69"/>
    <w:rsid w:val="00213EEF"/>
    <w:rsid w:val="00230FE4"/>
    <w:rsid w:val="002310AF"/>
    <w:rsid w:val="002348D4"/>
    <w:rsid w:val="00240FDB"/>
    <w:rsid w:val="002462B5"/>
    <w:rsid w:val="002526F7"/>
    <w:rsid w:val="0025611C"/>
    <w:rsid w:val="00260B9E"/>
    <w:rsid w:val="00261846"/>
    <w:rsid w:val="00262BCA"/>
    <w:rsid w:val="0026378B"/>
    <w:rsid w:val="00267200"/>
    <w:rsid w:val="00270B91"/>
    <w:rsid w:val="00274628"/>
    <w:rsid w:val="00275637"/>
    <w:rsid w:val="00276DB8"/>
    <w:rsid w:val="0028200C"/>
    <w:rsid w:val="002958DB"/>
    <w:rsid w:val="002A0614"/>
    <w:rsid w:val="002B1323"/>
    <w:rsid w:val="002B3529"/>
    <w:rsid w:val="002B3DD2"/>
    <w:rsid w:val="002C349D"/>
    <w:rsid w:val="002C739A"/>
    <w:rsid w:val="002C76D3"/>
    <w:rsid w:val="002D1188"/>
    <w:rsid w:val="002D3446"/>
    <w:rsid w:val="002D51A1"/>
    <w:rsid w:val="002D53A5"/>
    <w:rsid w:val="002F03A9"/>
    <w:rsid w:val="002F3532"/>
    <w:rsid w:val="002F5A7C"/>
    <w:rsid w:val="002F7AD7"/>
    <w:rsid w:val="003100B1"/>
    <w:rsid w:val="00310A7F"/>
    <w:rsid w:val="00310C4C"/>
    <w:rsid w:val="003119EA"/>
    <w:rsid w:val="0031449D"/>
    <w:rsid w:val="00333E60"/>
    <w:rsid w:val="003402E1"/>
    <w:rsid w:val="0035009F"/>
    <w:rsid w:val="003536A6"/>
    <w:rsid w:val="00354DA9"/>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D7FA5"/>
    <w:rsid w:val="003E5AFD"/>
    <w:rsid w:val="003F2855"/>
    <w:rsid w:val="003F34BD"/>
    <w:rsid w:val="003F657B"/>
    <w:rsid w:val="00404190"/>
    <w:rsid w:val="004066A5"/>
    <w:rsid w:val="00407A00"/>
    <w:rsid w:val="00414CB5"/>
    <w:rsid w:val="004173FA"/>
    <w:rsid w:val="00427DB5"/>
    <w:rsid w:val="0043080B"/>
    <w:rsid w:val="004324DF"/>
    <w:rsid w:val="00435FF0"/>
    <w:rsid w:val="00436165"/>
    <w:rsid w:val="00441F10"/>
    <w:rsid w:val="004420A5"/>
    <w:rsid w:val="00445342"/>
    <w:rsid w:val="00451031"/>
    <w:rsid w:val="0045650A"/>
    <w:rsid w:val="00460749"/>
    <w:rsid w:val="00461FD9"/>
    <w:rsid w:val="00466B21"/>
    <w:rsid w:val="00466C32"/>
    <w:rsid w:val="00470316"/>
    <w:rsid w:val="004710C0"/>
    <w:rsid w:val="00471DEE"/>
    <w:rsid w:val="0048401F"/>
    <w:rsid w:val="00486D7A"/>
    <w:rsid w:val="004916F9"/>
    <w:rsid w:val="00491A64"/>
    <w:rsid w:val="00497D22"/>
    <w:rsid w:val="004A14E2"/>
    <w:rsid w:val="004B0146"/>
    <w:rsid w:val="004B3E51"/>
    <w:rsid w:val="004C2FC4"/>
    <w:rsid w:val="004C4108"/>
    <w:rsid w:val="004C7F51"/>
    <w:rsid w:val="004D1064"/>
    <w:rsid w:val="004D1275"/>
    <w:rsid w:val="004D1EBE"/>
    <w:rsid w:val="004D3622"/>
    <w:rsid w:val="004D5970"/>
    <w:rsid w:val="004D5A50"/>
    <w:rsid w:val="004E0D65"/>
    <w:rsid w:val="004E5CFF"/>
    <w:rsid w:val="004F3153"/>
    <w:rsid w:val="004F3AD4"/>
    <w:rsid w:val="004F7593"/>
    <w:rsid w:val="00500CB4"/>
    <w:rsid w:val="00500EBF"/>
    <w:rsid w:val="005018DE"/>
    <w:rsid w:val="00502462"/>
    <w:rsid w:val="00510796"/>
    <w:rsid w:val="005138A7"/>
    <w:rsid w:val="00520F11"/>
    <w:rsid w:val="005266E2"/>
    <w:rsid w:val="005311E9"/>
    <w:rsid w:val="00531E54"/>
    <w:rsid w:val="00533CE9"/>
    <w:rsid w:val="00536C2D"/>
    <w:rsid w:val="00541310"/>
    <w:rsid w:val="00544F69"/>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A54A3"/>
    <w:rsid w:val="005B1B37"/>
    <w:rsid w:val="005B48DE"/>
    <w:rsid w:val="005B572A"/>
    <w:rsid w:val="005B7D8E"/>
    <w:rsid w:val="005C3ABF"/>
    <w:rsid w:val="005C746B"/>
    <w:rsid w:val="005D0786"/>
    <w:rsid w:val="005D2D25"/>
    <w:rsid w:val="005E1EB3"/>
    <w:rsid w:val="005E205B"/>
    <w:rsid w:val="005E7964"/>
    <w:rsid w:val="005F2D12"/>
    <w:rsid w:val="00600691"/>
    <w:rsid w:val="00610E51"/>
    <w:rsid w:val="006156B4"/>
    <w:rsid w:val="006170CF"/>
    <w:rsid w:val="00622787"/>
    <w:rsid w:val="00626CBA"/>
    <w:rsid w:val="00632072"/>
    <w:rsid w:val="00632CC4"/>
    <w:rsid w:val="006437AF"/>
    <w:rsid w:val="00650ABA"/>
    <w:rsid w:val="0065254E"/>
    <w:rsid w:val="00656CAB"/>
    <w:rsid w:val="006619C1"/>
    <w:rsid w:val="00680C54"/>
    <w:rsid w:val="00680CFE"/>
    <w:rsid w:val="00683D1D"/>
    <w:rsid w:val="00683E23"/>
    <w:rsid w:val="006843F5"/>
    <w:rsid w:val="00690C28"/>
    <w:rsid w:val="00690DB3"/>
    <w:rsid w:val="0069418B"/>
    <w:rsid w:val="0069452C"/>
    <w:rsid w:val="00696A16"/>
    <w:rsid w:val="006A2A84"/>
    <w:rsid w:val="006A4AA5"/>
    <w:rsid w:val="006A6B9A"/>
    <w:rsid w:val="006B0CFC"/>
    <w:rsid w:val="006B2727"/>
    <w:rsid w:val="006B5AB4"/>
    <w:rsid w:val="006C218B"/>
    <w:rsid w:val="006E02D6"/>
    <w:rsid w:val="006F3AB9"/>
    <w:rsid w:val="006F4DC8"/>
    <w:rsid w:val="006F58F7"/>
    <w:rsid w:val="006F59B2"/>
    <w:rsid w:val="006F7DBA"/>
    <w:rsid w:val="0070012F"/>
    <w:rsid w:val="0070210C"/>
    <w:rsid w:val="007073BA"/>
    <w:rsid w:val="007170E7"/>
    <w:rsid w:val="007270C1"/>
    <w:rsid w:val="0073226C"/>
    <w:rsid w:val="007420A5"/>
    <w:rsid w:val="00742158"/>
    <w:rsid w:val="007479B0"/>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78F"/>
    <w:rsid w:val="007B76E1"/>
    <w:rsid w:val="007B7BF0"/>
    <w:rsid w:val="007D6F98"/>
    <w:rsid w:val="007D7642"/>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47659"/>
    <w:rsid w:val="008521FB"/>
    <w:rsid w:val="00853D35"/>
    <w:rsid w:val="00857C9E"/>
    <w:rsid w:val="00861153"/>
    <w:rsid w:val="00863403"/>
    <w:rsid w:val="00866D84"/>
    <w:rsid w:val="00870A77"/>
    <w:rsid w:val="00873D3E"/>
    <w:rsid w:val="0087520F"/>
    <w:rsid w:val="008805E2"/>
    <w:rsid w:val="00882CFB"/>
    <w:rsid w:val="0088324D"/>
    <w:rsid w:val="008850E3"/>
    <w:rsid w:val="008910E5"/>
    <w:rsid w:val="008912AD"/>
    <w:rsid w:val="008B0418"/>
    <w:rsid w:val="008C105D"/>
    <w:rsid w:val="008C79F7"/>
    <w:rsid w:val="008D0731"/>
    <w:rsid w:val="008D5C92"/>
    <w:rsid w:val="008D6B5F"/>
    <w:rsid w:val="008E19A9"/>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131A"/>
    <w:rsid w:val="009225D1"/>
    <w:rsid w:val="00923E24"/>
    <w:rsid w:val="009260D6"/>
    <w:rsid w:val="0093397D"/>
    <w:rsid w:val="009358C9"/>
    <w:rsid w:val="00937C46"/>
    <w:rsid w:val="00941FC2"/>
    <w:rsid w:val="00952162"/>
    <w:rsid w:val="00955CB5"/>
    <w:rsid w:val="00957873"/>
    <w:rsid w:val="00962F90"/>
    <w:rsid w:val="00966689"/>
    <w:rsid w:val="00972B92"/>
    <w:rsid w:val="00975877"/>
    <w:rsid w:val="009837FC"/>
    <w:rsid w:val="009976C6"/>
    <w:rsid w:val="009A440C"/>
    <w:rsid w:val="009B7D68"/>
    <w:rsid w:val="009D0CE1"/>
    <w:rsid w:val="009D7E91"/>
    <w:rsid w:val="009E2FD0"/>
    <w:rsid w:val="009E43A9"/>
    <w:rsid w:val="009E6BAD"/>
    <w:rsid w:val="009E75E0"/>
    <w:rsid w:val="009F2C29"/>
    <w:rsid w:val="009F346D"/>
    <w:rsid w:val="009F7B1C"/>
    <w:rsid w:val="00A02D26"/>
    <w:rsid w:val="00A05295"/>
    <w:rsid w:val="00A05498"/>
    <w:rsid w:val="00A06B4A"/>
    <w:rsid w:val="00A134E1"/>
    <w:rsid w:val="00A137D1"/>
    <w:rsid w:val="00A15ADB"/>
    <w:rsid w:val="00A1689C"/>
    <w:rsid w:val="00A176FB"/>
    <w:rsid w:val="00A220E3"/>
    <w:rsid w:val="00A23578"/>
    <w:rsid w:val="00A26772"/>
    <w:rsid w:val="00A30F9E"/>
    <w:rsid w:val="00A31F63"/>
    <w:rsid w:val="00A33BD4"/>
    <w:rsid w:val="00A3451F"/>
    <w:rsid w:val="00A419B9"/>
    <w:rsid w:val="00A42D8A"/>
    <w:rsid w:val="00A462AA"/>
    <w:rsid w:val="00A46EA7"/>
    <w:rsid w:val="00A47CA0"/>
    <w:rsid w:val="00A50724"/>
    <w:rsid w:val="00A52A28"/>
    <w:rsid w:val="00A60298"/>
    <w:rsid w:val="00A61C9B"/>
    <w:rsid w:val="00A65199"/>
    <w:rsid w:val="00A65405"/>
    <w:rsid w:val="00A77E9F"/>
    <w:rsid w:val="00A8206D"/>
    <w:rsid w:val="00A86D76"/>
    <w:rsid w:val="00A920B7"/>
    <w:rsid w:val="00AA0484"/>
    <w:rsid w:val="00AA0B06"/>
    <w:rsid w:val="00AA12F9"/>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14D7"/>
    <w:rsid w:val="00B14C93"/>
    <w:rsid w:val="00B16916"/>
    <w:rsid w:val="00B214FE"/>
    <w:rsid w:val="00B2797D"/>
    <w:rsid w:val="00B32DDC"/>
    <w:rsid w:val="00B5416B"/>
    <w:rsid w:val="00B55EA5"/>
    <w:rsid w:val="00B67261"/>
    <w:rsid w:val="00B675E7"/>
    <w:rsid w:val="00B7661D"/>
    <w:rsid w:val="00B76C7C"/>
    <w:rsid w:val="00B83E53"/>
    <w:rsid w:val="00B9046C"/>
    <w:rsid w:val="00B91DF0"/>
    <w:rsid w:val="00B975F0"/>
    <w:rsid w:val="00BA0850"/>
    <w:rsid w:val="00BA2D4B"/>
    <w:rsid w:val="00BA5F18"/>
    <w:rsid w:val="00BA69C0"/>
    <w:rsid w:val="00BA7DB5"/>
    <w:rsid w:val="00BB00C8"/>
    <w:rsid w:val="00BB23AA"/>
    <w:rsid w:val="00BB4D1A"/>
    <w:rsid w:val="00BB6CC1"/>
    <w:rsid w:val="00BC1F23"/>
    <w:rsid w:val="00BC392F"/>
    <w:rsid w:val="00BC65E6"/>
    <w:rsid w:val="00BD3F4B"/>
    <w:rsid w:val="00BD704D"/>
    <w:rsid w:val="00BE1A2A"/>
    <w:rsid w:val="00BF1641"/>
    <w:rsid w:val="00C032F7"/>
    <w:rsid w:val="00C0350E"/>
    <w:rsid w:val="00C049B2"/>
    <w:rsid w:val="00C1091F"/>
    <w:rsid w:val="00C10AE4"/>
    <w:rsid w:val="00C11DAE"/>
    <w:rsid w:val="00C17155"/>
    <w:rsid w:val="00C208BD"/>
    <w:rsid w:val="00C214FD"/>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1436"/>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B70F2"/>
    <w:rsid w:val="00CC2EB9"/>
    <w:rsid w:val="00CD3E91"/>
    <w:rsid w:val="00CD5896"/>
    <w:rsid w:val="00CF0EE7"/>
    <w:rsid w:val="00CF66DE"/>
    <w:rsid w:val="00D0069F"/>
    <w:rsid w:val="00D06E8B"/>
    <w:rsid w:val="00D12AE3"/>
    <w:rsid w:val="00D143D4"/>
    <w:rsid w:val="00D14570"/>
    <w:rsid w:val="00D16FAB"/>
    <w:rsid w:val="00D21203"/>
    <w:rsid w:val="00D24B68"/>
    <w:rsid w:val="00D26EAF"/>
    <w:rsid w:val="00D27DBA"/>
    <w:rsid w:val="00D3433B"/>
    <w:rsid w:val="00D404C6"/>
    <w:rsid w:val="00D50C26"/>
    <w:rsid w:val="00D570F1"/>
    <w:rsid w:val="00D706A9"/>
    <w:rsid w:val="00D7078A"/>
    <w:rsid w:val="00D7084F"/>
    <w:rsid w:val="00D76AC0"/>
    <w:rsid w:val="00D85B23"/>
    <w:rsid w:val="00D94111"/>
    <w:rsid w:val="00DA0D58"/>
    <w:rsid w:val="00DA4887"/>
    <w:rsid w:val="00DA49FE"/>
    <w:rsid w:val="00DA6DEE"/>
    <w:rsid w:val="00DA721E"/>
    <w:rsid w:val="00DB12E6"/>
    <w:rsid w:val="00DB2AB6"/>
    <w:rsid w:val="00DB3AE9"/>
    <w:rsid w:val="00DB580E"/>
    <w:rsid w:val="00DB7D41"/>
    <w:rsid w:val="00DD2B90"/>
    <w:rsid w:val="00DD51EB"/>
    <w:rsid w:val="00DE4022"/>
    <w:rsid w:val="00DE4DD3"/>
    <w:rsid w:val="00DF0065"/>
    <w:rsid w:val="00E001C8"/>
    <w:rsid w:val="00E024D8"/>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56F8F"/>
    <w:rsid w:val="00E60115"/>
    <w:rsid w:val="00E60788"/>
    <w:rsid w:val="00E630AD"/>
    <w:rsid w:val="00E648A9"/>
    <w:rsid w:val="00E64CD9"/>
    <w:rsid w:val="00E7061B"/>
    <w:rsid w:val="00E807F8"/>
    <w:rsid w:val="00E83015"/>
    <w:rsid w:val="00E832CE"/>
    <w:rsid w:val="00E868AF"/>
    <w:rsid w:val="00E94CCD"/>
    <w:rsid w:val="00EA2EBE"/>
    <w:rsid w:val="00EA591C"/>
    <w:rsid w:val="00EB1514"/>
    <w:rsid w:val="00EB5B94"/>
    <w:rsid w:val="00EC0CE0"/>
    <w:rsid w:val="00EC79BF"/>
    <w:rsid w:val="00ED41CB"/>
    <w:rsid w:val="00EE137A"/>
    <w:rsid w:val="00EE75A5"/>
    <w:rsid w:val="00EF1E81"/>
    <w:rsid w:val="00EF2711"/>
    <w:rsid w:val="00EF2773"/>
    <w:rsid w:val="00EF655D"/>
    <w:rsid w:val="00EF76C4"/>
    <w:rsid w:val="00F000E8"/>
    <w:rsid w:val="00F03B12"/>
    <w:rsid w:val="00F20E43"/>
    <w:rsid w:val="00F212CD"/>
    <w:rsid w:val="00F21B58"/>
    <w:rsid w:val="00F23EB3"/>
    <w:rsid w:val="00F269C2"/>
    <w:rsid w:val="00F33D63"/>
    <w:rsid w:val="00F37CE0"/>
    <w:rsid w:val="00F40F52"/>
    <w:rsid w:val="00F41B21"/>
    <w:rsid w:val="00F4521E"/>
    <w:rsid w:val="00F50409"/>
    <w:rsid w:val="00F640E1"/>
    <w:rsid w:val="00F64F29"/>
    <w:rsid w:val="00F677ED"/>
    <w:rsid w:val="00F70A59"/>
    <w:rsid w:val="00F71F12"/>
    <w:rsid w:val="00F72B7E"/>
    <w:rsid w:val="00F76670"/>
    <w:rsid w:val="00F86DFB"/>
    <w:rsid w:val="00F91D4E"/>
    <w:rsid w:val="00F93F5A"/>
    <w:rsid w:val="00FB46EE"/>
    <w:rsid w:val="00FB5CBA"/>
    <w:rsid w:val="00FB619B"/>
    <w:rsid w:val="00FB6793"/>
    <w:rsid w:val="00FB7AF6"/>
    <w:rsid w:val="00FC0C60"/>
    <w:rsid w:val="00FC407A"/>
    <w:rsid w:val="00FC6D70"/>
    <w:rsid w:val="00FD09A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14:docId w14:val="6EED7B03"/>
  <w15:docId w15:val="{3D662213-C925-4D7C-AE25-47FD0056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rsid w:val="00632072"/>
    <w:rPr>
      <w:rFonts w:cs="Koodak"/>
      <w:bCs/>
      <w:sz w:val="24"/>
      <w:lang w:bidi="fa-IR"/>
    </w:rPr>
  </w:style>
  <w:style w:type="character" w:customStyle="1" w:styleId="HeaderChar">
    <w:name w:val="Header Char"/>
    <w:basedOn w:val="DefaultParagraphFont"/>
    <w:link w:val="Header"/>
    <w:uiPriority w:val="99"/>
    <w:rsid w:val="00CB70F2"/>
    <w:rPr>
      <w:rFonts w:cs="Koodak"/>
      <w:bCs/>
      <w:sz w:val="24"/>
      <w:lang w:bidi="fa-IR"/>
    </w:rPr>
  </w:style>
  <w:style w:type="table" w:styleId="TableGrid">
    <w:name w:val="Table Grid"/>
    <w:basedOn w:val="TableNormal"/>
    <w:uiPriority w:val="59"/>
    <w:rsid w:val="00CB7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5CB1A-D869-40CA-BEE1-415169FE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202</TotalTime>
  <Pages>3</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886</cp:revision>
  <cp:lastPrinted>2020-07-22T07:18:00Z</cp:lastPrinted>
  <dcterms:created xsi:type="dcterms:W3CDTF">2017-04-12T06:52:00Z</dcterms:created>
  <dcterms:modified xsi:type="dcterms:W3CDTF">2022-10-12T08:20:00Z</dcterms:modified>
</cp:coreProperties>
</file>